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9D89D" w14:textId="77777777" w:rsidR="00702EFB" w:rsidRDefault="00702EFB" w:rsidP="00702EFB">
      <w:pPr>
        <w:pStyle w:val="NoSpacing"/>
      </w:pPr>
      <w:r>
        <w:rPr>
          <w:u w:val="single"/>
        </w:rPr>
        <w:t>Miles OGESON</w:t>
      </w:r>
      <w:r>
        <w:t xml:space="preserve">   </w:t>
      </w:r>
      <w:proofErr w:type="gramStart"/>
      <w:r>
        <w:t xml:space="preserve">   (</w:t>
      </w:r>
      <w:proofErr w:type="gramEnd"/>
      <w:r>
        <w:t>fl.1471)</w:t>
      </w:r>
    </w:p>
    <w:p w14:paraId="66F7AD44" w14:textId="77777777" w:rsidR="00702EFB" w:rsidRDefault="00702EFB" w:rsidP="00702EFB">
      <w:pPr>
        <w:pStyle w:val="NoSpacing"/>
      </w:pPr>
      <w:r>
        <w:t>of York diocese. Layman.</w:t>
      </w:r>
    </w:p>
    <w:p w14:paraId="46BEE650" w14:textId="77777777" w:rsidR="00702EFB" w:rsidRDefault="00702EFB" w:rsidP="00702EFB">
      <w:pPr>
        <w:pStyle w:val="NoSpacing"/>
      </w:pPr>
    </w:p>
    <w:p w14:paraId="24967863" w14:textId="77777777" w:rsidR="00702EFB" w:rsidRDefault="00702EFB" w:rsidP="00702EFB">
      <w:pPr>
        <w:pStyle w:val="NoSpacing"/>
      </w:pPr>
    </w:p>
    <w:p w14:paraId="3B9521F7" w14:textId="77777777" w:rsidR="00702EFB" w:rsidRDefault="00702EFB" w:rsidP="00702EFB">
      <w:pPr>
        <w:pStyle w:val="NoSpacing"/>
      </w:pPr>
      <w:r>
        <w:t xml:space="preserve">  3 Dec.1471</w:t>
      </w:r>
      <w:r>
        <w:tab/>
        <w:t xml:space="preserve">He and Elizabeth Gye(q.v.), had married publicly and consummated it before </w:t>
      </w:r>
    </w:p>
    <w:p w14:paraId="6344DCD1" w14:textId="77777777" w:rsidR="00702EFB" w:rsidRDefault="00702EFB" w:rsidP="00702EFB">
      <w:pPr>
        <w:pStyle w:val="NoSpacing"/>
      </w:pPr>
      <w:r>
        <w:tab/>
      </w:r>
      <w:r>
        <w:tab/>
        <w:t xml:space="preserve">they became aware that they were related in the third and fourth degrees of </w:t>
      </w:r>
    </w:p>
    <w:p w14:paraId="63D820D4" w14:textId="77777777" w:rsidR="00702EFB" w:rsidRDefault="00702EFB" w:rsidP="00702EFB">
      <w:pPr>
        <w:pStyle w:val="NoSpacing"/>
      </w:pPr>
      <w:r>
        <w:tab/>
      </w:r>
      <w:r>
        <w:tab/>
        <w:t>affinity, requested a dispensation that they might remain married with</w:t>
      </w:r>
    </w:p>
    <w:p w14:paraId="75705C39" w14:textId="77777777" w:rsidR="00702EFB" w:rsidRDefault="00702EFB" w:rsidP="00702EFB">
      <w:pPr>
        <w:pStyle w:val="NoSpacing"/>
      </w:pPr>
      <w:r>
        <w:tab/>
      </w:r>
      <w:r>
        <w:tab/>
        <w:t>legitimisation of any existing and future issue.</w:t>
      </w:r>
    </w:p>
    <w:p w14:paraId="728EF688" w14:textId="77777777" w:rsidR="00702EFB" w:rsidRDefault="00702EFB" w:rsidP="00702EFB">
      <w:pPr>
        <w:pStyle w:val="NoSpacing"/>
        <w:ind w:left="1440"/>
      </w:pPr>
      <w:r>
        <w:t>(“Supplications from England and Wales in the Registers of the Apostolic Penitentiary, 1410-1503”, volume II 1464-1492 p.105)</w:t>
      </w:r>
    </w:p>
    <w:p w14:paraId="7194BB1C" w14:textId="77777777" w:rsidR="00702EFB" w:rsidRDefault="00702EFB" w:rsidP="00702EFB">
      <w:pPr>
        <w:pStyle w:val="NoSpacing"/>
      </w:pPr>
    </w:p>
    <w:p w14:paraId="71DB1D2D" w14:textId="77777777" w:rsidR="00702EFB" w:rsidRDefault="00702EFB" w:rsidP="00702EFB">
      <w:pPr>
        <w:pStyle w:val="NoSpacing"/>
      </w:pPr>
    </w:p>
    <w:p w14:paraId="7DFB38DC" w14:textId="77777777" w:rsidR="00702EFB" w:rsidRDefault="00702EFB" w:rsidP="00702EFB">
      <w:pPr>
        <w:pStyle w:val="NoSpacing"/>
      </w:pPr>
      <w:r>
        <w:t>12 January 2019</w:t>
      </w:r>
    </w:p>
    <w:p w14:paraId="127BCD63" w14:textId="77777777" w:rsidR="006B2F86" w:rsidRPr="00E71FC3" w:rsidRDefault="00702E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3B0C0" w14:textId="77777777" w:rsidR="00702EFB" w:rsidRDefault="00702EFB" w:rsidP="00E71FC3">
      <w:pPr>
        <w:spacing w:after="0" w:line="240" w:lineRule="auto"/>
      </w:pPr>
      <w:r>
        <w:separator/>
      </w:r>
    </w:p>
  </w:endnote>
  <w:endnote w:type="continuationSeparator" w:id="0">
    <w:p w14:paraId="68544125" w14:textId="77777777" w:rsidR="00702EFB" w:rsidRDefault="00702E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6AB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317B9" w14:textId="77777777" w:rsidR="00702EFB" w:rsidRDefault="00702EFB" w:rsidP="00E71FC3">
      <w:pPr>
        <w:spacing w:after="0" w:line="240" w:lineRule="auto"/>
      </w:pPr>
      <w:r>
        <w:separator/>
      </w:r>
    </w:p>
  </w:footnote>
  <w:footnote w:type="continuationSeparator" w:id="0">
    <w:p w14:paraId="14EB5D8C" w14:textId="77777777" w:rsidR="00702EFB" w:rsidRDefault="00702E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EFB"/>
    <w:rsid w:val="001A7C09"/>
    <w:rsid w:val="00577BD5"/>
    <w:rsid w:val="00656CBA"/>
    <w:rsid w:val="006A1F77"/>
    <w:rsid w:val="00702EFB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46AF4"/>
  <w15:chartTrackingRefBased/>
  <w15:docId w15:val="{D4C7ACC4-58AA-4F9D-975E-95DF9F28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2019-06-22T17:15:00Z</dcterms:created>
  <dcterms:modified xsi:type="dcterms:W3CDTF">2019-06-22T17:16:00Z</dcterms:modified>
</cp:coreProperties>
</file>